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0049238B"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sdt>
              <w:sdtPr>
                <w:rPr>
                  <w:rFonts w:ascii="Arial" w:hAnsi="Arial" w:cs="Arial"/>
                  <w:b/>
                  <w:spacing w:val="-1"/>
                  <w:sz w:val="22"/>
                  <w:szCs w:val="22"/>
                </w:rPr>
                <w:alias w:val="Leistung "/>
                <w:tag w:val="Leistung"/>
                <w:id w:val="71622961"/>
                <w:placeholder>
                  <w:docPart w:val="BEC2FD6DF80343CBBC2C93E0840AB907"/>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4D03A6DB-E4D5-4EF4-9EBC-41C6DF2C4A0A}"/>
                <w:text w:multiLine="1"/>
              </w:sdtPr>
              <w:sdtEndPr/>
              <w:sdtContent>
                <w:r w:rsidR="00166BF1">
                  <w:rPr>
                    <w:rFonts w:ascii="Arial" w:hAnsi="Arial" w:cs="Arial"/>
                    <w:b/>
                    <w:spacing w:val="-1"/>
                    <w:sz w:val="22"/>
                    <w:szCs w:val="22"/>
                  </w:rPr>
                  <w:t>Computertomographen (CT)</w:t>
                </w:r>
              </w:sdtContent>
            </w:sdt>
          </w:p>
          <w:p w14:paraId="178FBBED" w14:textId="78B2407F" w:rsidR="00847A71" w:rsidRPr="00EA19ED" w:rsidRDefault="001033C2" w:rsidP="00096832">
            <w:pPr>
              <w:autoSpaceDE w:val="0"/>
              <w:autoSpaceDN w:val="0"/>
              <w:adjustRightInd w:val="0"/>
              <w:ind w:left="2014" w:hanging="2014"/>
              <w:rPr>
                <w:rFonts w:ascii="Arial" w:hAnsi="Arial" w:cs="Arial"/>
                <w:sz w:val="20"/>
                <w:szCs w:val="20"/>
              </w:rPr>
            </w:pPr>
            <w:r w:rsidRPr="002E2C09">
              <w:rPr>
                <w:rFonts w:ascii="Arial" w:hAnsi="Arial" w:cs="Arial"/>
                <w:b/>
                <w:spacing w:val="-1"/>
                <w:sz w:val="22"/>
                <w:szCs w:val="22"/>
              </w:rPr>
              <w:t>Az:</w:t>
            </w:r>
            <w:r w:rsidRPr="002E2C09">
              <w:rPr>
                <w:rFonts w:ascii="Arial" w:hAnsi="Arial" w:cs="Arial"/>
                <w:b/>
                <w:spacing w:val="-1"/>
                <w:sz w:val="22"/>
                <w:szCs w:val="22"/>
              </w:rPr>
              <w:tab/>
            </w:r>
            <w:sdt>
              <w:sdtPr>
                <w:rPr>
                  <w:rFonts w:ascii="Arial" w:hAnsi="Arial" w:cs="Arial"/>
                  <w:b/>
                  <w:spacing w:val="-1"/>
                  <w:sz w:val="22"/>
                  <w:szCs w:val="22"/>
                </w:rPr>
                <w:alias w:val="Aktenzeichen"/>
                <w:tag w:val="Aktenzeichen"/>
                <w:id w:val="1230348878"/>
                <w:placeholder>
                  <w:docPart w:val="2C3BB4F91F704B1D96BD09EDF7EC40D5"/>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4D03A6DB-E4D5-4EF4-9EBC-41C6DF2C4A0A}"/>
                <w:text/>
              </w:sdtPr>
              <w:sdtEndPr/>
              <w:sdtContent>
                <w:r w:rsidR="00166BF1">
                  <w:rPr>
                    <w:rFonts w:ascii="Arial" w:hAnsi="Arial" w:cs="Arial"/>
                    <w:b/>
                    <w:spacing w:val="-1"/>
                    <w:sz w:val="22"/>
                    <w:szCs w:val="22"/>
                  </w:rPr>
                  <w:t>17-26 (200)</w:t>
                </w:r>
                <w:r w:rsidR="00274F88">
                  <w:rPr>
                    <w:rFonts w:ascii="Arial" w:hAnsi="Arial" w:cs="Arial"/>
                    <w:b/>
                    <w:spacing w:val="-1"/>
                    <w:sz w:val="22"/>
                    <w:szCs w:val="22"/>
                  </w:rPr>
                  <w:t xml:space="preserve"> </w:t>
                </w:r>
                <w:proofErr w:type="spellStart"/>
                <w:r w:rsidR="00274F88">
                  <w:rPr>
                    <w:rFonts w:ascii="Arial" w:hAnsi="Arial" w:cs="Arial"/>
                    <w:b/>
                    <w:spacing w:val="-1"/>
                    <w:sz w:val="22"/>
                    <w:szCs w:val="22"/>
                  </w:rPr>
                  <w:t>ll</w:t>
                </w:r>
                <w:proofErr w:type="spellEnd"/>
                <w:r w:rsidR="00274F88">
                  <w:rPr>
                    <w:rFonts w:ascii="Arial" w:hAnsi="Arial" w:cs="Arial"/>
                    <w:b/>
                    <w:spacing w:val="-1"/>
                    <w:sz w:val="22"/>
                    <w:szCs w:val="22"/>
                  </w:rPr>
                  <w:t xml:space="preserve"> BOC</w:t>
                </w:r>
              </w:sdtContent>
            </w:sdt>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55AAD18F" w:rsidR="00583C95" w:rsidRPr="00583C95" w:rsidRDefault="00583C95" w:rsidP="00583C95">
      <w:pPr>
        <w:jc w:val="both"/>
        <w:rPr>
          <w:rFonts w:ascii="Arial" w:hAnsi="Arial" w:cs="Arial"/>
          <w:bCs/>
          <w:sz w:val="20"/>
          <w:szCs w:val="20"/>
        </w:rPr>
      </w:pPr>
      <w:r w:rsidRPr="00583C95">
        <w:rPr>
          <w:rFonts w:ascii="Arial" w:hAnsi="Arial" w:cs="Arial"/>
          <w:bCs/>
          <w:sz w:val="20"/>
          <w:szCs w:val="20"/>
        </w:rPr>
        <w:t>Rolle im Verfahren</w:t>
      </w:r>
      <w:r w:rsidR="00BD05B5">
        <w:rPr>
          <w:rFonts w:ascii="Arial" w:hAnsi="Arial" w:cs="Arial"/>
          <w:bCs/>
          <w:sz w:val="20"/>
          <w:szCs w:val="20"/>
        </w:rPr>
        <w:t xml:space="preserve"> </w:t>
      </w:r>
      <w:sdt>
        <w:sdtPr>
          <w:rPr>
            <w:rFonts w:ascii="Arial" w:hAnsi="Arial" w:cs="Arial"/>
            <w:bCs/>
            <w:sz w:val="20"/>
            <w:szCs w:val="20"/>
          </w:rPr>
          <w:alias w:val="Aktenzeichen"/>
          <w:tag w:val="Aktenzeichen"/>
          <w:id w:val="1068154415"/>
          <w:placeholder>
            <w:docPart w:val="4C031E65E7BF465D8B8BAC558D76BBD4"/>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4D03A6DB-E4D5-4EF4-9EBC-41C6DF2C4A0A}"/>
          <w:text/>
        </w:sdtPr>
        <w:sdtEndPr/>
        <w:sdtContent>
          <w:r w:rsidR="00274F88">
            <w:rPr>
              <w:rFonts w:ascii="Arial" w:hAnsi="Arial" w:cs="Arial"/>
              <w:bCs/>
              <w:sz w:val="20"/>
              <w:szCs w:val="20"/>
            </w:rPr>
            <w:t xml:space="preserve">17-26 (200) </w:t>
          </w:r>
          <w:proofErr w:type="spellStart"/>
          <w:r w:rsidR="00274F88">
            <w:rPr>
              <w:rFonts w:ascii="Arial" w:hAnsi="Arial" w:cs="Arial"/>
              <w:bCs/>
              <w:sz w:val="20"/>
              <w:szCs w:val="20"/>
            </w:rPr>
            <w:t>ll</w:t>
          </w:r>
          <w:proofErr w:type="spellEnd"/>
          <w:r w:rsidR="00274F88">
            <w:rPr>
              <w:rFonts w:ascii="Arial" w:hAnsi="Arial" w:cs="Arial"/>
              <w:bCs/>
              <w:sz w:val="20"/>
              <w:szCs w:val="20"/>
            </w:rPr>
            <w:t xml:space="preserve"> BOC</w:t>
          </w:r>
        </w:sdtContent>
      </w:sdt>
    </w:p>
    <w:p w14:paraId="48AAA63A" w14:textId="77777777" w:rsidR="00583C95" w:rsidRPr="00583C95" w:rsidRDefault="005D4845"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5D4845"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5D4845"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5D4845"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5D4845" w:rsidP="0026427D">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FE1B098171634E92AF28DD45E43C0C07"/>
          </w:placeholder>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placeholder>
            <w:docPart w:val="4393CDE680574F6D97E68EBAEE41C0C4"/>
          </w:placeholder>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11"/>
      <w:headerReference w:type="default" r:id="rId12"/>
      <w:footerReference w:type="even" r:id="rId13"/>
      <w:footerReference w:type="default" r:id="rId14"/>
      <w:headerReference w:type="first" r:id="rId15"/>
      <w:footerReference w:type="first" r:id="rId16"/>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DE5C6" w14:textId="77777777" w:rsidR="005D4845" w:rsidRDefault="005D4845">
      <w:r>
        <w:separator/>
      </w:r>
    </w:p>
  </w:endnote>
  <w:endnote w:type="continuationSeparator" w:id="0">
    <w:p w14:paraId="529CA906" w14:textId="77777777" w:rsidR="005D4845" w:rsidRDefault="005D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22B6" w14:textId="77777777" w:rsidR="005D4845" w:rsidRDefault="005D4845">
      <w:r>
        <w:separator/>
      </w:r>
    </w:p>
  </w:footnote>
  <w:footnote w:type="continuationSeparator" w:id="0">
    <w:p w14:paraId="483227A2" w14:textId="77777777" w:rsidR="005D4845" w:rsidRDefault="005D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579633021">
    <w:abstractNumId w:val="4"/>
  </w:num>
  <w:num w:numId="2" w16cid:durableId="519322296">
    <w:abstractNumId w:val="6"/>
  </w:num>
  <w:num w:numId="3" w16cid:durableId="34353360">
    <w:abstractNumId w:val="14"/>
  </w:num>
  <w:num w:numId="4" w16cid:durableId="2067561997">
    <w:abstractNumId w:val="16"/>
  </w:num>
  <w:num w:numId="5" w16cid:durableId="2013214206">
    <w:abstractNumId w:val="3"/>
  </w:num>
  <w:num w:numId="6" w16cid:durableId="243685894">
    <w:abstractNumId w:val="5"/>
  </w:num>
  <w:num w:numId="7" w16cid:durableId="1418985989">
    <w:abstractNumId w:val="17"/>
  </w:num>
  <w:num w:numId="8" w16cid:durableId="858861228">
    <w:abstractNumId w:val="13"/>
  </w:num>
  <w:num w:numId="9" w16cid:durableId="136187507">
    <w:abstractNumId w:val="12"/>
  </w:num>
  <w:num w:numId="10" w16cid:durableId="1859157999">
    <w:abstractNumId w:val="9"/>
  </w:num>
  <w:num w:numId="11" w16cid:durableId="664482408">
    <w:abstractNumId w:val="1"/>
  </w:num>
  <w:num w:numId="12" w16cid:durableId="15036084">
    <w:abstractNumId w:val="10"/>
  </w:num>
  <w:num w:numId="13" w16cid:durableId="1803767997">
    <w:abstractNumId w:val="2"/>
  </w:num>
  <w:num w:numId="14" w16cid:durableId="1993674082">
    <w:abstractNumId w:val="15"/>
  </w:num>
  <w:num w:numId="15" w16cid:durableId="1113018670">
    <w:abstractNumId w:val="11"/>
  </w:num>
  <w:num w:numId="16" w16cid:durableId="13845064">
    <w:abstractNumId w:val="0"/>
  </w:num>
  <w:num w:numId="17" w16cid:durableId="24528768">
    <w:abstractNumId w:val="7"/>
  </w:num>
  <w:num w:numId="18" w16cid:durableId="19693579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LBHqAaxHLLRDGJK40xz/+FDMt+Efmgu6OggBo3XrwjX0jBpmiyF11JqvJSUel0p76meo9SiPivRQ1Jjy/mczw==" w:salt="d6L3mcqibauTsplm7LYs2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25F95"/>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E2C34"/>
    <w:rsid w:val="000F1DD7"/>
    <w:rsid w:val="001033C2"/>
    <w:rsid w:val="00116235"/>
    <w:rsid w:val="00116DC6"/>
    <w:rsid w:val="00126E96"/>
    <w:rsid w:val="00132FA2"/>
    <w:rsid w:val="00137F9B"/>
    <w:rsid w:val="00142335"/>
    <w:rsid w:val="0015213D"/>
    <w:rsid w:val="001546C9"/>
    <w:rsid w:val="00165400"/>
    <w:rsid w:val="00165B7F"/>
    <w:rsid w:val="001663A2"/>
    <w:rsid w:val="00166BF1"/>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4F88"/>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B7551"/>
    <w:rsid w:val="003C150F"/>
    <w:rsid w:val="003C37C2"/>
    <w:rsid w:val="003D2BE6"/>
    <w:rsid w:val="003D4EB4"/>
    <w:rsid w:val="003F39D9"/>
    <w:rsid w:val="004005ED"/>
    <w:rsid w:val="00401990"/>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04E7"/>
    <w:rsid w:val="005B216B"/>
    <w:rsid w:val="005B69B4"/>
    <w:rsid w:val="005C71A0"/>
    <w:rsid w:val="005D0904"/>
    <w:rsid w:val="005D0E38"/>
    <w:rsid w:val="005D4845"/>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3B6C"/>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1C4C"/>
    <w:rsid w:val="00AB5EB8"/>
    <w:rsid w:val="00AE0B6E"/>
    <w:rsid w:val="00AE38F3"/>
    <w:rsid w:val="00AF4988"/>
    <w:rsid w:val="00AF634A"/>
    <w:rsid w:val="00B017EE"/>
    <w:rsid w:val="00B027F3"/>
    <w:rsid w:val="00B22442"/>
    <w:rsid w:val="00B24700"/>
    <w:rsid w:val="00B374F3"/>
    <w:rsid w:val="00B40BF4"/>
    <w:rsid w:val="00B41DF4"/>
    <w:rsid w:val="00B43F38"/>
    <w:rsid w:val="00B46A3A"/>
    <w:rsid w:val="00B6326B"/>
    <w:rsid w:val="00B72F5D"/>
    <w:rsid w:val="00B77C60"/>
    <w:rsid w:val="00B83179"/>
    <w:rsid w:val="00B832DB"/>
    <w:rsid w:val="00B908A4"/>
    <w:rsid w:val="00B92145"/>
    <w:rsid w:val="00BA0EC5"/>
    <w:rsid w:val="00BB5FB2"/>
    <w:rsid w:val="00BC0B2F"/>
    <w:rsid w:val="00BD05B5"/>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character" w:styleId="Platzhaltertext">
    <w:name w:val="Placeholder Text"/>
    <w:basedOn w:val="Absatz-Standardschriftart"/>
    <w:uiPriority w:val="99"/>
    <w:semiHidden/>
    <w:rsid w:val="00BD05B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FE1B098171634E92AF28DD45E43C0C07"/>
        <w:category>
          <w:name w:val="Allgemein"/>
          <w:gallery w:val="placeholder"/>
        </w:category>
        <w:types>
          <w:type w:val="bbPlcHdr"/>
        </w:types>
        <w:behaviors>
          <w:behavior w:val="content"/>
        </w:behaviors>
        <w:guid w:val="{DCB18BFF-BE37-4A8D-8EE2-1379933E89ED}"/>
      </w:docPartPr>
      <w:docPartBody>
        <w:p w:rsidR="00804292" w:rsidRDefault="00B257D9" w:rsidP="00B257D9">
          <w:pPr>
            <w:pStyle w:val="FE1B098171634E92AF28DD45E43C0C07"/>
          </w:pPr>
          <w:r>
            <w:rPr>
              <w:rStyle w:val="Platzhaltertext"/>
            </w:rPr>
            <w:t>Klicken oder tippen Sie hier, um Text einzugeben.</w:t>
          </w:r>
        </w:p>
      </w:docPartBody>
    </w:docPart>
    <w:docPart>
      <w:docPartPr>
        <w:name w:val="4393CDE680574F6D97E68EBAEE41C0C4"/>
        <w:category>
          <w:name w:val="Allgemein"/>
          <w:gallery w:val="placeholder"/>
        </w:category>
        <w:types>
          <w:type w:val="bbPlcHdr"/>
        </w:types>
        <w:behaviors>
          <w:behavior w:val="content"/>
        </w:behaviors>
        <w:guid w:val="{5F68494E-815B-4C2A-A93D-3016FEDD04F2}"/>
      </w:docPartPr>
      <w:docPartBody>
        <w:p w:rsidR="00804292" w:rsidRDefault="00B257D9" w:rsidP="00B257D9">
          <w:pPr>
            <w:pStyle w:val="4393CDE680574F6D97E68EBAEE41C0C4"/>
          </w:pPr>
          <w:r>
            <w:rPr>
              <w:rStyle w:val="Platzhaltertext"/>
            </w:rPr>
            <w:t>Klicken oder tippen Sie hier, um Text einzugeben.</w:t>
          </w:r>
        </w:p>
      </w:docPartBody>
    </w:docPart>
    <w:docPart>
      <w:docPartPr>
        <w:name w:val="BEC2FD6DF80343CBBC2C93E0840AB907"/>
        <w:category>
          <w:name w:val="Allgemein"/>
          <w:gallery w:val="placeholder"/>
        </w:category>
        <w:types>
          <w:type w:val="bbPlcHdr"/>
        </w:types>
        <w:behaviors>
          <w:behavior w:val="content"/>
        </w:behaviors>
        <w:guid w:val="{26246515-8B68-4E9A-9C58-D0623276199C}"/>
      </w:docPartPr>
      <w:docPartBody>
        <w:p w:rsidR="005B06B7" w:rsidRDefault="005B06B7">
          <w:r w:rsidRPr="005F0F6E">
            <w:rPr>
              <w:rStyle w:val="Platzhaltertext"/>
            </w:rPr>
            <w:t>[Leistung ]</w:t>
          </w:r>
        </w:p>
      </w:docPartBody>
    </w:docPart>
    <w:docPart>
      <w:docPartPr>
        <w:name w:val="2C3BB4F91F704B1D96BD09EDF7EC40D5"/>
        <w:category>
          <w:name w:val="Allgemein"/>
          <w:gallery w:val="placeholder"/>
        </w:category>
        <w:types>
          <w:type w:val="bbPlcHdr"/>
        </w:types>
        <w:behaviors>
          <w:behavior w:val="content"/>
        </w:behaviors>
        <w:guid w:val="{C01A8825-1A5D-49E9-AD0A-C1AC19E459DD}"/>
      </w:docPartPr>
      <w:docPartBody>
        <w:p w:rsidR="005B06B7" w:rsidRDefault="005B06B7">
          <w:r w:rsidRPr="005F0F6E">
            <w:rPr>
              <w:rStyle w:val="Platzhaltertext"/>
            </w:rPr>
            <w:t>[Aktenzeichen]</w:t>
          </w:r>
        </w:p>
      </w:docPartBody>
    </w:docPart>
    <w:docPart>
      <w:docPartPr>
        <w:name w:val="4C031E65E7BF465D8B8BAC558D76BBD4"/>
        <w:category>
          <w:name w:val="Allgemein"/>
          <w:gallery w:val="placeholder"/>
        </w:category>
        <w:types>
          <w:type w:val="bbPlcHdr"/>
        </w:types>
        <w:behaviors>
          <w:behavior w:val="content"/>
        </w:behaviors>
        <w:guid w:val="{6274B20A-66F6-4424-9493-2EAE46807995}"/>
      </w:docPartPr>
      <w:docPartBody>
        <w:p w:rsidR="005B06B7" w:rsidRDefault="005B06B7">
          <w:r w:rsidRPr="005F0F6E">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025F95"/>
    <w:rsid w:val="000E2C34"/>
    <w:rsid w:val="00242E92"/>
    <w:rsid w:val="00401990"/>
    <w:rsid w:val="00583EA4"/>
    <w:rsid w:val="005B04E7"/>
    <w:rsid w:val="005B06B7"/>
    <w:rsid w:val="005D693B"/>
    <w:rsid w:val="0076440B"/>
    <w:rsid w:val="00804292"/>
    <w:rsid w:val="00AB1C4C"/>
    <w:rsid w:val="00B257D9"/>
    <w:rsid w:val="00CB5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B06B7"/>
    <w:rPr>
      <w:color w:val="666666"/>
    </w:rPr>
  </w:style>
  <w:style w:type="paragraph" w:customStyle="1" w:styleId="392319FFF8BD4B83B6109EE0F59FC2AA">
    <w:name w:val="392319FFF8BD4B83B6109EE0F59FC2AA"/>
    <w:rsid w:val="005D693B"/>
  </w:style>
  <w:style w:type="paragraph" w:customStyle="1" w:styleId="FE1B098171634E92AF28DD45E43C0C07">
    <w:name w:val="FE1B098171634E92AF28DD45E43C0C07"/>
    <w:rsid w:val="00B257D9"/>
  </w:style>
  <w:style w:type="paragraph" w:customStyle="1" w:styleId="4393CDE680574F6D97E68EBAEE41C0C4">
    <w:name w:val="4393CDE680574F6D97E68EBAEE41C0C4"/>
    <w:rsid w:val="00B257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D5781-0214-4568-98B8-F4BF50480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63755-C7FC-40DB-9E50-70AAB7A3A774}">
  <ds:schemaRefs>
    <ds:schemaRef ds:uri="http://schemas.microsoft.com/sharepoint/v3/contenttype/forms"/>
  </ds:schemaRefs>
</ds:datastoreItem>
</file>

<file path=customXml/itemProps3.xml><?xml version="1.0" encoding="utf-8"?>
<ds:datastoreItem xmlns:ds="http://schemas.openxmlformats.org/officeDocument/2006/customXml" ds:itemID="{4D03A6DB-E4D5-4EF4-9EBC-41C6DF2C4A0A}">
  <ds:schemaRefs>
    <ds:schemaRef ds:uri="http://schemas.microsoft.com/office/2006/metadata/properties"/>
    <ds:schemaRef ds:uri="http://schemas.microsoft.com/office/infopath/2007/PartnerControls"/>
    <ds:schemaRef ds:uri="013c39e9-bd7f-4bb6-b6ea-f9c82f8422b6"/>
  </ds:schemaRefs>
</ds:datastoreItem>
</file>

<file path=customXml/itemProps4.xml><?xml version="1.0" encoding="utf-8"?>
<ds:datastoreItem xmlns:ds="http://schemas.openxmlformats.org/officeDocument/2006/customXml" ds:itemID="{555BE61C-ED8C-4B23-AB72-A0867561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462</Words>
  <Characters>3503</Characters>
  <Application>Microsoft Office Word</Application>
  <DocSecurity>0</DocSecurity>
  <Lines>159</Lines>
  <Paragraphs>72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4</cp:revision>
  <cp:lastPrinted>2016-10-28T11:14:00Z</cp:lastPrinted>
  <dcterms:created xsi:type="dcterms:W3CDTF">2026-03-20T12:04:00Z</dcterms:created>
  <dcterms:modified xsi:type="dcterms:W3CDTF">2026-05-28T10:47:00Z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